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131F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34089A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7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34089A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4089A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408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34089A" w:rsidRPr="00EC64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34089A" w:rsidRPr="00EC64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4089A" w:rsidRPr="00EC64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34089A" w:rsidRPr="00EC64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4089A" w:rsidRPr="00EC64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34089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4089A" w:rsidRPr="002B044A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นางณัฏยา  จรัสฉิมพลีกุล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4089A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0</w:t>
            </w:r>
            <w:r w:rsidR="003408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4089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3408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4089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  <w:bookmarkStart w:id="0" w:name="_GoBack"/>
            <w:bookmarkEnd w:id="0"/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4089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4089A" w:rsidRPr="009842C4" w:rsidRDefault="006C7B37" w:rsidP="0034089A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34089A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="0034089A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="0034089A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34089A" w:rsidRPr="009842C4" w:rsidRDefault="0034089A" w:rsidP="0034089A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34089A" w:rsidRPr="009842C4" w:rsidRDefault="0034089A" w:rsidP="0034089A">
            <w:pPr>
              <w:pStyle w:val="ListParagraph"/>
              <w:tabs>
                <w:tab w:val="left" w:pos="1260"/>
                <w:tab w:val="left" w:pos="1560"/>
                <w:tab w:val="left" w:pos="1701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ระบบฐานข้อมูล/สารสนเทศ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34089A" w:rsidRDefault="0034089A" w:rsidP="0034089A">
            <w:pPr>
              <w:pStyle w:val="ListParagraph"/>
              <w:tabs>
                <w:tab w:val="left" w:pos="1260"/>
                <w:tab w:val="left" w:pos="1560"/>
                <w:tab w:val="left" w:pos="170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2F054A" w:rsidRPr="003B7C5A" w:rsidTr="003A7931">
        <w:trPr>
          <w:trHeight w:val="5261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6995"/>
            </w:tblGrid>
            <w:tr w:rsidR="00A155E3" w:rsidRPr="003B7C5A" w:rsidTr="006A4683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4089A" w:rsidRPr="003B7C5A" w:rsidTr="006A468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089A" w:rsidRPr="00F108FD" w:rsidRDefault="0034089A" w:rsidP="003408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89A" w:rsidRPr="009842C4" w:rsidRDefault="0034089A" w:rsidP="006A468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34089A" w:rsidRPr="003B7C5A" w:rsidTr="006A468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089A" w:rsidRPr="00F108FD" w:rsidRDefault="0034089A" w:rsidP="003408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89A" w:rsidRPr="009842C4" w:rsidRDefault="0034089A" w:rsidP="006A4683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34089A" w:rsidRPr="003B7C5A" w:rsidTr="006A468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089A" w:rsidRPr="00F108FD" w:rsidRDefault="0034089A" w:rsidP="003408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89A" w:rsidRPr="009842C4" w:rsidRDefault="0034089A" w:rsidP="00E67B65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A0406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มาตรฐานรายงานสถิติ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ของหน่วยงาน  จำนวน </w:t>
                  </w:r>
                  <w:r w:rsidR="00A0406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311B6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รายงาน</w:t>
                  </w:r>
                </w:p>
              </w:tc>
            </w:tr>
            <w:tr w:rsidR="0034089A" w:rsidRPr="003B7C5A" w:rsidTr="006A468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089A" w:rsidRPr="00F108FD" w:rsidRDefault="0034089A" w:rsidP="003408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89A" w:rsidRPr="009842C4" w:rsidRDefault="0034089A" w:rsidP="00E053F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A0406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รายงานสถิติที่นำเสนอผู้บริหาร  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จำนวน </w:t>
                  </w:r>
                  <w:r w:rsidR="00E053F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34089A" w:rsidRPr="003B7C5A" w:rsidTr="006A468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089A" w:rsidRPr="00F108FD" w:rsidRDefault="0034089A" w:rsidP="003408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89A" w:rsidRPr="00004F15" w:rsidRDefault="0034089A" w:rsidP="006A4683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อย่างน้อย 1 รายงาน </w:t>
                  </w:r>
                </w:p>
                <w:p w:rsidR="0034089A" w:rsidRPr="009842C4" w:rsidRDefault="0034089A" w:rsidP="006A4683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071298" w:rsidRDefault="002F054A" w:rsidP="00071298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16"/>
                <w:szCs w:val="16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p w:rsidR="00566143" w:rsidRPr="003B7C5A" w:rsidRDefault="00566143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tbl>
            <w:tblPr>
              <w:tblW w:w="91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6"/>
              <w:gridCol w:w="993"/>
              <w:gridCol w:w="1417"/>
              <w:gridCol w:w="1276"/>
              <w:gridCol w:w="1134"/>
            </w:tblGrid>
            <w:tr w:rsidR="002F054A" w:rsidRPr="003B7C5A" w:rsidTr="003A7931">
              <w:trPr>
                <w:trHeight w:val="902"/>
                <w:jc w:val="center"/>
              </w:trPr>
              <w:tc>
                <w:tcPr>
                  <w:tcW w:w="430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34089A" w:rsidRPr="003B7C5A" w:rsidTr="005B7103">
              <w:trPr>
                <w:trHeight w:val="837"/>
                <w:jc w:val="center"/>
              </w:trPr>
              <w:tc>
                <w:tcPr>
                  <w:tcW w:w="4306" w:type="dxa"/>
                </w:tcPr>
                <w:p w:rsidR="0034089A" w:rsidRPr="009842C4" w:rsidRDefault="0034089A" w:rsidP="003408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993" w:type="dxa"/>
                </w:tcPr>
                <w:p w:rsidR="0034089A" w:rsidRPr="006A4683" w:rsidRDefault="0034089A" w:rsidP="006A4683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A468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  <w:p w:rsidR="0034089A" w:rsidRPr="006A4683" w:rsidRDefault="005E1D31" w:rsidP="006A4683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  <w:p w:rsidR="0034089A" w:rsidRPr="006A4683" w:rsidRDefault="0034089A" w:rsidP="006A4683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89A" w:rsidRDefault="00CF0BB0" w:rsidP="003408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89A" w:rsidRDefault="00CF0BB0" w:rsidP="003408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89A" w:rsidRDefault="00CF0BB0" w:rsidP="003408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0.3000</w:t>
                  </w:r>
                </w:p>
              </w:tc>
            </w:tr>
          </w:tbl>
          <w:p w:rsidR="002F054A" w:rsidRPr="003B7C5A" w:rsidRDefault="003A7931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2B677C" w:rsidRDefault="00312FAD" w:rsidP="00FE4D9F">
            <w:pPr>
              <w:tabs>
                <w:tab w:val="left" w:pos="1099"/>
                <w:tab w:val="left" w:pos="928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A6A8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AF4D7B" w:rsidRPr="003A6A8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97E81" w:rsidRPr="003A6A80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กลุ่มตรวจสอบภายในได้มีการ</w:t>
            </w:r>
            <w:r w:rsidR="000E41B0" w:rsidRPr="003A6A80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ประชุม</w:t>
            </w:r>
            <w:r w:rsidR="00797E81" w:rsidRPr="003A6A80">
              <w:rPr>
                <w:rFonts w:ascii="TH SarabunPSK" w:hAnsi="TH SarabunPSK" w:cs="TH SarabunPSK" w:hint="cs"/>
                <w:sz w:val="30"/>
                <w:szCs w:val="30"/>
                <w:cs/>
              </w:rPr>
              <w:t>หารือร่วม</w:t>
            </w:r>
            <w:r w:rsidR="000E41B0" w:rsidRPr="003A6A80">
              <w:rPr>
                <w:rFonts w:ascii="TH SarabunPSK" w:hAnsi="TH SarabunPSK" w:cs="TH SarabunPSK" w:hint="cs"/>
                <w:sz w:val="30"/>
                <w:szCs w:val="30"/>
                <w:cs/>
              </w:rPr>
              <w:t>กับศูนย์สารสนเทศอุดมศึกษา</w:t>
            </w:r>
            <w:r w:rsidR="00797E81" w:rsidRPr="003A6A8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E41B0" w:rsidRPr="003A6A80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เพื่อทบทวนและระบุข้อมูลที่</w:t>
            </w:r>
            <w:r w:rsidR="00797E81" w:rsidRPr="003A6A80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ดำเนินการพัฒนาระบบ/ข้อมูลสารสนเทศ พบว่า</w:t>
            </w:r>
            <w:r w:rsidR="00A0406C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="00797E81" w:rsidRPr="003A6A80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รายงานผลการตรวจสอบรายงานหัวหน้าส่วนราชการและผู้เกี่ยวข้องเ</w:t>
            </w:r>
            <w:r w:rsidR="00A0406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พื่อใช้ในการบริหารและเพิ่มประสิทธิภาพการทำงาน </w:t>
            </w:r>
            <w:r w:rsidR="00FE4D9F"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</w:t>
            </w:r>
            <w:r w:rsidR="00623BBE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</w:t>
            </w:r>
            <w:r w:rsidR="00F16D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กำหนดมาตรฐานรูปแบบของรายงานการตรวจสอบ โดยมีการเสนอผู้บริหาร รายงานการตรวจสอบตามรูปแบบมาตรฐาน จำนวน 7 เรื่อง 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E41B0" w:rsidRDefault="000E41B0" w:rsidP="000E41B0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0E41B0" w:rsidP="000E41B0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E41B0" w:rsidRDefault="000E41B0" w:rsidP="000E41B0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0E41B0" w:rsidP="000E41B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Pr="00E67B65" w:rsidRDefault="00E67B65" w:rsidP="00E67B65">
            <w:pPr>
              <w:pStyle w:val="ListParagraph"/>
              <w:numPr>
                <w:ilvl w:val="0"/>
                <w:numId w:val="9"/>
              </w:num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67B65"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มาตรฐานรูปแบบรายงานการตรวจสอบ</w:t>
            </w:r>
            <w:r w:rsidRPr="00E67B65">
              <w:rPr>
                <w:rFonts w:ascii="TH SarabunPSK" w:hAnsi="TH SarabunPSK" w:cs="TH SarabunPSK"/>
                <w:sz w:val="30"/>
                <w:szCs w:val="30"/>
              </w:rPr>
              <w:t xml:space="preserve"> 1 </w:t>
            </w:r>
            <w:r w:rsidRPr="00E67B65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</w:t>
            </w:r>
          </w:p>
          <w:p w:rsidR="002F0A94" w:rsidRPr="00E67B65" w:rsidRDefault="00E67B65" w:rsidP="00E67B65">
            <w:pPr>
              <w:pStyle w:val="ListParagraph"/>
              <w:numPr>
                <w:ilvl w:val="0"/>
                <w:numId w:val="9"/>
              </w:numPr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67B65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รายงานการตรวจสอบที่รูปแบบตามมาตรฐาน 7 รายงาน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มารถสอบทานได้ที่กลุ่มตรวจสอบภายในเนื่องจากรายงานผลการตรวจสอบจะนำเสนอเฉพาะผู้บริหารและผู้เกี่ยวข้องเท่านั้น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71298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9B8" w:rsidRDefault="006D69B8">
      <w:r>
        <w:separator/>
      </w:r>
    </w:p>
  </w:endnote>
  <w:endnote w:type="continuationSeparator" w:id="0">
    <w:p w:rsidR="006D69B8" w:rsidRDefault="006D6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9B8" w:rsidRDefault="006D69B8">
      <w:r>
        <w:separator/>
      </w:r>
    </w:p>
  </w:footnote>
  <w:footnote w:type="continuationSeparator" w:id="0">
    <w:p w:rsidR="006D69B8" w:rsidRDefault="006D6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385FC6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385FC6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B0416C"/>
    <w:multiLevelType w:val="hybridMultilevel"/>
    <w:tmpl w:val="B8A89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6528E1"/>
    <w:multiLevelType w:val="hybridMultilevel"/>
    <w:tmpl w:val="F58EF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04738"/>
    <w:rsid w:val="0000791C"/>
    <w:rsid w:val="000246DC"/>
    <w:rsid w:val="00025C73"/>
    <w:rsid w:val="00031EAA"/>
    <w:rsid w:val="00034AE8"/>
    <w:rsid w:val="000539CC"/>
    <w:rsid w:val="00061364"/>
    <w:rsid w:val="00071298"/>
    <w:rsid w:val="0007652E"/>
    <w:rsid w:val="00086869"/>
    <w:rsid w:val="000A3286"/>
    <w:rsid w:val="000A32D9"/>
    <w:rsid w:val="000A5220"/>
    <w:rsid w:val="000A7481"/>
    <w:rsid w:val="000B61D2"/>
    <w:rsid w:val="000C06DC"/>
    <w:rsid w:val="000C3FE0"/>
    <w:rsid w:val="000D3B60"/>
    <w:rsid w:val="000D55E0"/>
    <w:rsid w:val="000D6395"/>
    <w:rsid w:val="000E41B0"/>
    <w:rsid w:val="000E60D4"/>
    <w:rsid w:val="00106E78"/>
    <w:rsid w:val="0012187F"/>
    <w:rsid w:val="00130734"/>
    <w:rsid w:val="00135353"/>
    <w:rsid w:val="00154194"/>
    <w:rsid w:val="0018175B"/>
    <w:rsid w:val="00182345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B677C"/>
    <w:rsid w:val="002D07A9"/>
    <w:rsid w:val="002D0F9B"/>
    <w:rsid w:val="002D2958"/>
    <w:rsid w:val="002D67F4"/>
    <w:rsid w:val="002D7774"/>
    <w:rsid w:val="002F054A"/>
    <w:rsid w:val="002F0A94"/>
    <w:rsid w:val="00304D79"/>
    <w:rsid w:val="00311B60"/>
    <w:rsid w:val="00312FAD"/>
    <w:rsid w:val="003131FF"/>
    <w:rsid w:val="00326A1C"/>
    <w:rsid w:val="003346FD"/>
    <w:rsid w:val="00335345"/>
    <w:rsid w:val="00335C4D"/>
    <w:rsid w:val="0034089A"/>
    <w:rsid w:val="003430B3"/>
    <w:rsid w:val="00344219"/>
    <w:rsid w:val="0034641C"/>
    <w:rsid w:val="00356974"/>
    <w:rsid w:val="00370876"/>
    <w:rsid w:val="003722D8"/>
    <w:rsid w:val="00382C09"/>
    <w:rsid w:val="00382DD0"/>
    <w:rsid w:val="00385FC6"/>
    <w:rsid w:val="003915D9"/>
    <w:rsid w:val="003A6A80"/>
    <w:rsid w:val="003A7931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66143"/>
    <w:rsid w:val="0057115A"/>
    <w:rsid w:val="005725B6"/>
    <w:rsid w:val="0058298B"/>
    <w:rsid w:val="00596721"/>
    <w:rsid w:val="005B1BF3"/>
    <w:rsid w:val="005B60E0"/>
    <w:rsid w:val="005B7103"/>
    <w:rsid w:val="005B7119"/>
    <w:rsid w:val="005C07F8"/>
    <w:rsid w:val="005C159C"/>
    <w:rsid w:val="005D7E04"/>
    <w:rsid w:val="005E1D31"/>
    <w:rsid w:val="005F05DA"/>
    <w:rsid w:val="0060158F"/>
    <w:rsid w:val="0061749F"/>
    <w:rsid w:val="00623BBE"/>
    <w:rsid w:val="00637718"/>
    <w:rsid w:val="00642568"/>
    <w:rsid w:val="00657624"/>
    <w:rsid w:val="00680463"/>
    <w:rsid w:val="00682347"/>
    <w:rsid w:val="00690952"/>
    <w:rsid w:val="006A4683"/>
    <w:rsid w:val="006C2351"/>
    <w:rsid w:val="006C7B37"/>
    <w:rsid w:val="006D69B8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97E81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63AFE"/>
    <w:rsid w:val="009660BD"/>
    <w:rsid w:val="00991518"/>
    <w:rsid w:val="00994FC2"/>
    <w:rsid w:val="0099556A"/>
    <w:rsid w:val="009B23DE"/>
    <w:rsid w:val="009C12E1"/>
    <w:rsid w:val="009D37E4"/>
    <w:rsid w:val="009D395D"/>
    <w:rsid w:val="009F3843"/>
    <w:rsid w:val="00A0406C"/>
    <w:rsid w:val="00A047E3"/>
    <w:rsid w:val="00A13D2C"/>
    <w:rsid w:val="00A147BB"/>
    <w:rsid w:val="00A155E3"/>
    <w:rsid w:val="00A16AC0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AF4D7B"/>
    <w:rsid w:val="00B04EAA"/>
    <w:rsid w:val="00B26A52"/>
    <w:rsid w:val="00B5406D"/>
    <w:rsid w:val="00B67D46"/>
    <w:rsid w:val="00B76FCB"/>
    <w:rsid w:val="00B834C3"/>
    <w:rsid w:val="00BA127D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0BB0"/>
    <w:rsid w:val="00CF3A4A"/>
    <w:rsid w:val="00CF45AF"/>
    <w:rsid w:val="00CF60FE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055F"/>
    <w:rsid w:val="00DC244A"/>
    <w:rsid w:val="00DE1A2C"/>
    <w:rsid w:val="00DE5095"/>
    <w:rsid w:val="00DE6CC4"/>
    <w:rsid w:val="00DF0979"/>
    <w:rsid w:val="00DF1B7C"/>
    <w:rsid w:val="00DF2CE3"/>
    <w:rsid w:val="00DF5A0B"/>
    <w:rsid w:val="00E04588"/>
    <w:rsid w:val="00E053F0"/>
    <w:rsid w:val="00E13428"/>
    <w:rsid w:val="00E36CAD"/>
    <w:rsid w:val="00E379B3"/>
    <w:rsid w:val="00E40020"/>
    <w:rsid w:val="00E52C4C"/>
    <w:rsid w:val="00E67B65"/>
    <w:rsid w:val="00E70398"/>
    <w:rsid w:val="00E873D6"/>
    <w:rsid w:val="00EC4F92"/>
    <w:rsid w:val="00EF441F"/>
    <w:rsid w:val="00EF49EB"/>
    <w:rsid w:val="00EF594D"/>
    <w:rsid w:val="00EF751B"/>
    <w:rsid w:val="00F04C1B"/>
    <w:rsid w:val="00F058D6"/>
    <w:rsid w:val="00F06FE3"/>
    <w:rsid w:val="00F1013C"/>
    <w:rsid w:val="00F16DBA"/>
    <w:rsid w:val="00F27EE1"/>
    <w:rsid w:val="00F31135"/>
    <w:rsid w:val="00F52E7F"/>
    <w:rsid w:val="00F52F04"/>
    <w:rsid w:val="00F63245"/>
    <w:rsid w:val="00F73062"/>
    <w:rsid w:val="00F7458E"/>
    <w:rsid w:val="00F74DCD"/>
    <w:rsid w:val="00F77139"/>
    <w:rsid w:val="00F777A5"/>
    <w:rsid w:val="00F800B7"/>
    <w:rsid w:val="00FB168E"/>
    <w:rsid w:val="00FB2183"/>
    <w:rsid w:val="00FC1974"/>
    <w:rsid w:val="00FC7650"/>
    <w:rsid w:val="00FD5F32"/>
    <w:rsid w:val="00FE4D9F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C98789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51FC1-898C-4D00-BF79-711F1B7D1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ศุภลักษณ์ พรมประทีป</cp:lastModifiedBy>
  <cp:revision>9</cp:revision>
  <cp:lastPrinted>2019-07-11T06:12:00Z</cp:lastPrinted>
  <dcterms:created xsi:type="dcterms:W3CDTF">2019-07-19T07:49:00Z</dcterms:created>
  <dcterms:modified xsi:type="dcterms:W3CDTF">2019-09-03T03:39:00Z</dcterms:modified>
</cp:coreProperties>
</file>